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21716" w14:textId="251B9A46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MIRFELD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EFA4201" w14:textId="40EF6C74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3C2087DD" w14:textId="47090E70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7BC0C5" w14:textId="439F167D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D0C48B" w14:textId="77777777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Sep.1477</w:t>
      </w:r>
      <w:r>
        <w:rPr>
          <w:rFonts w:ascii="Times New Roman" w:hAnsi="Times New Roman" w:cs="Times New Roman"/>
          <w:sz w:val="24"/>
          <w:szCs w:val="24"/>
        </w:rPr>
        <w:tab/>
        <w:t xml:space="preserve">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Popelay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grocer(q.v.), gifted his goods and chattels to him,</w:t>
      </w:r>
    </w:p>
    <w:p w14:paraId="3310D081" w14:textId="77777777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Rothlay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fishmonger(q.v.),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Bollyng</w:t>
      </w:r>
      <w:proofErr w:type="spellEnd"/>
      <w:r>
        <w:rPr>
          <w:rFonts w:ascii="Times New Roman" w:hAnsi="Times New Roman" w:cs="Times New Roman"/>
          <w:sz w:val="24"/>
          <w:szCs w:val="24"/>
        </w:rPr>
        <w:t>, gentleman(q.v.),</w:t>
      </w:r>
    </w:p>
    <w:p w14:paraId="271BADB2" w14:textId="27DF03EE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</w:t>
      </w:r>
      <w:r>
        <w:rPr>
          <w:rFonts w:ascii="Times New Roman" w:hAnsi="Times New Roman" w:cs="Times New Roman"/>
          <w:sz w:val="24"/>
          <w:szCs w:val="24"/>
        </w:rPr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Babham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grocer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6BE34E6B" w14:textId="77777777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p.83)</w:t>
      </w:r>
    </w:p>
    <w:p w14:paraId="0A444706" w14:textId="77777777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5773C" w14:textId="77777777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C32A1" w14:textId="77777777" w:rsid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2021</w:t>
      </w:r>
    </w:p>
    <w:p w14:paraId="492E99D8" w14:textId="77777777" w:rsidR="0045159C" w:rsidRP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709A9" w14:textId="77777777" w:rsidR="0045159C" w:rsidRPr="0045159C" w:rsidRDefault="0045159C" w:rsidP="00451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31DE23" w14:textId="77777777" w:rsidR="0045159C" w:rsidRPr="0045159C" w:rsidRDefault="0045159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5159C" w:rsidRPr="004515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2602E" w14:textId="77777777" w:rsidR="00AE1903" w:rsidRDefault="00AE1903" w:rsidP="009139A6">
      <w:r>
        <w:separator/>
      </w:r>
    </w:p>
  </w:endnote>
  <w:endnote w:type="continuationSeparator" w:id="0">
    <w:p w14:paraId="224A816F" w14:textId="77777777" w:rsidR="00AE1903" w:rsidRDefault="00AE19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3EE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B90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FA7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FC0B6" w14:textId="77777777" w:rsidR="00AE1903" w:rsidRDefault="00AE1903" w:rsidP="009139A6">
      <w:r>
        <w:separator/>
      </w:r>
    </w:p>
  </w:footnote>
  <w:footnote w:type="continuationSeparator" w:id="0">
    <w:p w14:paraId="470A730D" w14:textId="77777777" w:rsidR="00AE1903" w:rsidRDefault="00AE19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FCB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502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6DD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03"/>
    <w:rsid w:val="000666E0"/>
    <w:rsid w:val="00116691"/>
    <w:rsid w:val="002510B7"/>
    <w:rsid w:val="0045159C"/>
    <w:rsid w:val="005C130B"/>
    <w:rsid w:val="00826F5C"/>
    <w:rsid w:val="009139A6"/>
    <w:rsid w:val="009448BB"/>
    <w:rsid w:val="00A3176C"/>
    <w:rsid w:val="00AE1903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ABDAE"/>
  <w15:chartTrackingRefBased/>
  <w15:docId w15:val="{DF3B173D-4D05-4F0B-A423-42C612D8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29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2021-03-06T16:14:00Z</dcterms:created>
  <dcterms:modified xsi:type="dcterms:W3CDTF">2021-03-06T16:48:00Z</dcterms:modified>
</cp:coreProperties>
</file>